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861C0" w14:textId="77777777" w:rsidR="0071503A" w:rsidRDefault="0071503A">
      <w:pPr>
        <w:pStyle w:val="Standard"/>
        <w:jc w:val="right"/>
        <w:rPr>
          <w:b/>
          <w:bCs/>
          <w:sz w:val="20"/>
          <w:szCs w:val="20"/>
        </w:rPr>
      </w:pPr>
    </w:p>
    <w:p w14:paraId="170ACD4E" w14:textId="77777777" w:rsidR="0071503A" w:rsidRDefault="00000000">
      <w:pPr>
        <w:widowControl/>
        <w:tabs>
          <w:tab w:val="left" w:leader="dot" w:pos="2835"/>
          <w:tab w:val="left" w:pos="6237"/>
          <w:tab w:val="left" w:leader="dot" w:pos="9072"/>
        </w:tabs>
        <w:suppressAutoHyphens w:val="0"/>
        <w:textAlignment w:val="auto"/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</w:pPr>
      <w:bookmarkStart w:id="0" w:name="_Hlk177472712"/>
      <w:r>
        <w:rPr>
          <w:rFonts w:eastAsia="Times New Roman" w:cs="Times New Roman"/>
          <w:b/>
          <w:bCs/>
          <w:kern w:val="0"/>
          <w:sz w:val="22"/>
          <w:szCs w:val="22"/>
          <w:lang w:eastAsia="pl-PL" w:bidi="ar-SA"/>
        </w:rPr>
        <w:t>Znak sprawy: ZP.260.09.2024</w:t>
      </w:r>
    </w:p>
    <w:p w14:paraId="1472F8EA" w14:textId="77777777" w:rsidR="0071503A" w:rsidRDefault="0071503A">
      <w:pPr>
        <w:pStyle w:val="Standard"/>
        <w:rPr>
          <w:b/>
          <w:bCs/>
          <w:sz w:val="20"/>
          <w:szCs w:val="20"/>
        </w:rPr>
      </w:pPr>
    </w:p>
    <w:p w14:paraId="19C3D8BD" w14:textId="77777777" w:rsidR="0071503A" w:rsidRDefault="00000000">
      <w:pPr>
        <w:pStyle w:val="Standard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Załącznik nr 1 do zapytania ofertowego </w:t>
      </w:r>
    </w:p>
    <w:p w14:paraId="095E9930" w14:textId="77777777" w:rsidR="0071503A" w:rsidRDefault="0071503A">
      <w:pPr>
        <w:pStyle w:val="Standard"/>
        <w:jc w:val="right"/>
      </w:pPr>
    </w:p>
    <w:p w14:paraId="0D2787B4" w14:textId="77777777" w:rsidR="0071503A" w:rsidRDefault="00000000">
      <w:pPr>
        <w:pStyle w:val="Standard"/>
        <w:spacing w:after="0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..................................., dnia ……….............</w:t>
      </w:r>
    </w:p>
    <w:p w14:paraId="408DBFE2" w14:textId="77777777" w:rsidR="0071503A" w:rsidRDefault="00000000">
      <w:pPr>
        <w:pStyle w:val="Standard"/>
        <w:spacing w:after="0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(miejsce i data sporządzenia oferty</w:t>
      </w:r>
      <w:r>
        <w:rPr>
          <w:rFonts w:eastAsia="Times New Roman" w:cs="Times New Roman"/>
        </w:rPr>
        <w:t>)</w:t>
      </w:r>
    </w:p>
    <w:bookmarkEnd w:id="0"/>
    <w:p w14:paraId="1907237C" w14:textId="77777777" w:rsidR="0071503A" w:rsidRDefault="0071503A">
      <w:pPr>
        <w:pStyle w:val="Standard"/>
        <w:jc w:val="right"/>
        <w:rPr>
          <w:rFonts w:eastAsia="Times New Roman" w:cs="Times New Roman"/>
          <w:b/>
        </w:rPr>
      </w:pPr>
    </w:p>
    <w:p w14:paraId="41E9127B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Nazwa/Imię i nazwisko Wykonawcy:</w:t>
      </w:r>
    </w:p>
    <w:p w14:paraId="2576C8A2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58FBC16C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Siedziba/Adres Wykonawcy:</w:t>
      </w:r>
    </w:p>
    <w:p w14:paraId="4D382C84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………………………………………………………….......</w:t>
      </w:r>
    </w:p>
    <w:p w14:paraId="7F10AD73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PESEL i NIP:</w:t>
      </w:r>
    </w:p>
    <w:p w14:paraId="3DDB0B64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...............................................................................................</w:t>
      </w:r>
    </w:p>
    <w:p w14:paraId="1750C37D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REGON:</w:t>
      </w:r>
    </w:p>
    <w:p w14:paraId="106842D1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…...........................................................................................</w:t>
      </w:r>
    </w:p>
    <w:p w14:paraId="0AD80C71" w14:textId="77777777" w:rsidR="0071503A" w:rsidRDefault="0071503A">
      <w:pPr>
        <w:pStyle w:val="Standard"/>
        <w:spacing w:after="0"/>
        <w:jc w:val="both"/>
        <w:rPr>
          <w:rFonts w:eastAsia="Times New Roman" w:cs="Times New Roman"/>
          <w:b/>
          <w:sz w:val="20"/>
        </w:rPr>
      </w:pPr>
    </w:p>
    <w:p w14:paraId="1D620D97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e-mail: …………………………………...............................</w:t>
      </w:r>
    </w:p>
    <w:p w14:paraId="55B018B8" w14:textId="77777777" w:rsidR="0071503A" w:rsidRDefault="00000000">
      <w:pPr>
        <w:pStyle w:val="Standard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Nr tel./nr fax:……………………………………..………..</w:t>
      </w:r>
    </w:p>
    <w:p w14:paraId="5FB133E4" w14:textId="77777777" w:rsidR="0071503A" w:rsidRDefault="0071503A">
      <w:pPr>
        <w:pStyle w:val="Standard"/>
        <w:spacing w:after="0"/>
        <w:jc w:val="both"/>
        <w:rPr>
          <w:rFonts w:eastAsia="Times New Roman" w:cs="Times New Roman"/>
          <w:b/>
          <w:sz w:val="20"/>
        </w:rPr>
      </w:pPr>
    </w:p>
    <w:p w14:paraId="2C20A4FF" w14:textId="77777777" w:rsidR="0071503A" w:rsidRDefault="0071503A">
      <w:pPr>
        <w:pStyle w:val="Standard"/>
        <w:spacing w:after="0"/>
        <w:jc w:val="both"/>
        <w:rPr>
          <w:rFonts w:eastAsia="Times New Roman" w:cs="Times New Roman"/>
        </w:rPr>
      </w:pPr>
    </w:p>
    <w:p w14:paraId="7B668514" w14:textId="77777777" w:rsidR="0071503A" w:rsidRDefault="00000000">
      <w:pPr>
        <w:pStyle w:val="Standard"/>
        <w:jc w:val="center"/>
      </w:pPr>
      <w:r>
        <w:rPr>
          <w:rFonts w:eastAsia="Times New Roman" w:cs="Times New Roman"/>
          <w:b/>
          <w:i/>
        </w:rPr>
        <w:t xml:space="preserve">                                                                                                   </w:t>
      </w:r>
      <w:r>
        <w:rPr>
          <w:rFonts w:eastAsia="Times New Roman" w:cs="Times New Roman"/>
          <w:b/>
          <w:iCs/>
        </w:rPr>
        <w:t>Miejsko-Gminny</w:t>
      </w:r>
    </w:p>
    <w:p w14:paraId="270C442E" w14:textId="77777777" w:rsidR="0071503A" w:rsidRDefault="00000000">
      <w:pPr>
        <w:pStyle w:val="Standard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Ośrodek Społecznej w Opocznie</w:t>
      </w:r>
    </w:p>
    <w:p w14:paraId="1CA0728D" w14:textId="77777777" w:rsidR="0071503A" w:rsidRDefault="00000000">
      <w:pPr>
        <w:pStyle w:val="Standard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 ul. Adama Mickiewicza 2A</w:t>
      </w:r>
    </w:p>
    <w:p w14:paraId="52575CE5" w14:textId="77777777" w:rsidR="0071503A" w:rsidRDefault="00000000">
      <w:pPr>
        <w:pStyle w:val="Standard"/>
        <w:jc w:val="center"/>
        <w:rPr>
          <w:rFonts w:eastAsia="Times New Roman" w:cs="Times New Roman"/>
          <w:b/>
          <w:iCs/>
        </w:rPr>
      </w:pPr>
      <w:r>
        <w:rPr>
          <w:rFonts w:eastAsia="Times New Roman" w:cs="Times New Roman"/>
          <w:b/>
          <w:iCs/>
        </w:rPr>
        <w:t xml:space="preserve">                                                                                                 26-300 Opoczno</w:t>
      </w:r>
    </w:p>
    <w:p w14:paraId="7C939694" w14:textId="77777777" w:rsidR="0071503A" w:rsidRDefault="0071503A">
      <w:pPr>
        <w:pStyle w:val="Standard"/>
        <w:jc w:val="center"/>
        <w:rPr>
          <w:rFonts w:eastAsia="Times New Roman" w:cs="Times New Roman"/>
          <w:b/>
          <w:i/>
        </w:rPr>
      </w:pPr>
    </w:p>
    <w:p w14:paraId="4504A05B" w14:textId="77777777" w:rsidR="0071503A" w:rsidRDefault="00000000">
      <w:pPr>
        <w:pStyle w:val="Standard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FORMULARZ OFERTOWY</w:t>
      </w:r>
    </w:p>
    <w:p w14:paraId="5D888ECF" w14:textId="77777777" w:rsidR="0071503A" w:rsidRDefault="0071503A">
      <w:pPr>
        <w:pStyle w:val="Standard"/>
        <w:jc w:val="center"/>
        <w:rPr>
          <w:rFonts w:eastAsia="Times New Roman" w:cs="Times New Roman"/>
          <w:b/>
          <w:i/>
        </w:rPr>
      </w:pPr>
    </w:p>
    <w:p w14:paraId="5ADB8D8A" w14:textId="77777777" w:rsidR="0071503A" w:rsidRDefault="0000000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Po zapoznaniu się z warunkami prowadzonego postępowania w trybie zapytania ofertowego składam ofertę na realizację zadania pn.:   </w:t>
      </w:r>
    </w:p>
    <w:p w14:paraId="33D1C804" w14:textId="77777777" w:rsidR="0071503A" w:rsidRDefault="00000000">
      <w:pPr>
        <w:pStyle w:val="Tekstpodstawowy"/>
        <w:spacing w:before="179" w:line="249" w:lineRule="auto"/>
        <w:ind w:left="100" w:right="116" w:firstLine="462"/>
        <w:jc w:val="both"/>
      </w:pPr>
      <w:bookmarkStart w:id="1" w:name="_Hlk177472280"/>
      <w:r>
        <w:rPr>
          <w:b/>
          <w:bCs/>
          <w:sz w:val="24"/>
          <w:szCs w:val="24"/>
        </w:rPr>
        <w:t>Zorganizowanie i przeprowadzenie indywidualnych zajęć logopedycznych dla 10 dzieci  z rodzin zamieszkałych na terenie Gminy Opoczno w przedziale wiekowym</w:t>
      </w:r>
      <w:r>
        <w:t xml:space="preserve"> </w:t>
      </w:r>
      <w:r>
        <w:rPr>
          <w:b/>
          <w:bCs/>
          <w:sz w:val="24"/>
          <w:szCs w:val="24"/>
        </w:rPr>
        <w:t>od 3 roku życia do 10 roku życia , Beneficjentów MGOPS w Opocznie – uczestników projektu konkursowego „ Rodzina to całe szczęście”</w:t>
      </w:r>
      <w:r>
        <w:rPr>
          <w:b/>
          <w:bCs/>
          <w:i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realizowanego przez Miejsko-Gminny Ośrodek Pomocy Społecznej w Opocznie, współfinansowanego ze środków </w:t>
      </w:r>
      <w:r>
        <w:rPr>
          <w:rFonts w:eastAsia="Calibri"/>
          <w:b/>
          <w:bCs/>
          <w:sz w:val="24"/>
          <w:szCs w:val="24"/>
        </w:rPr>
        <w:t xml:space="preserve">Unii Europejskiej w ramach projektu </w:t>
      </w:r>
      <w:r>
        <w:rPr>
          <w:rFonts w:eastAsia="Calibri"/>
          <w:b/>
          <w:bCs/>
          <w:i/>
          <w:iCs/>
          <w:sz w:val="24"/>
          <w:szCs w:val="24"/>
        </w:rPr>
        <w:t>„</w:t>
      </w:r>
      <w:r>
        <w:rPr>
          <w:b/>
          <w:bCs/>
          <w:i/>
          <w:iCs/>
          <w:sz w:val="24"/>
          <w:szCs w:val="24"/>
        </w:rPr>
        <w:t>Rodzina to całe szczęście”</w:t>
      </w:r>
      <w:r>
        <w:rPr>
          <w:b/>
          <w:bCs/>
          <w:iCs/>
          <w:sz w:val="24"/>
          <w:szCs w:val="24"/>
        </w:rPr>
        <w:t xml:space="preserve"> współfinansowanego ze środków </w:t>
      </w:r>
      <w:r>
        <w:rPr>
          <w:b/>
          <w:bCs/>
          <w:sz w:val="24"/>
          <w:szCs w:val="24"/>
        </w:rPr>
        <w:t>Europejskiego Funduszu Społecznego Plus w ramach Funduszy Europejskich dla Łódzkiego 2021-2027, Działanie  FELD.07.12 Usługi na rzecz rodziny.</w:t>
      </w:r>
    </w:p>
    <w:bookmarkEnd w:id="1"/>
    <w:p w14:paraId="11F315FA" w14:textId="77777777" w:rsidR="0071503A" w:rsidRDefault="0071503A">
      <w:pPr>
        <w:pStyle w:val="Standard"/>
        <w:jc w:val="both"/>
        <w:rPr>
          <w:b/>
          <w:bCs/>
        </w:rPr>
      </w:pPr>
    </w:p>
    <w:p w14:paraId="359EC71A" w14:textId="77777777" w:rsidR="0071503A" w:rsidRDefault="00000000">
      <w:pPr>
        <w:pStyle w:val="Standard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     Oświadczam, że oferuję wykonanie zamówienia zgodnie z założeniami zapytania ofertowego za cenę:</w:t>
      </w:r>
    </w:p>
    <w:p w14:paraId="2748FB86" w14:textId="77777777" w:rsidR="0071503A" w:rsidRDefault="0071503A">
      <w:pPr>
        <w:pStyle w:val="Standard"/>
        <w:spacing w:after="0"/>
        <w:jc w:val="both"/>
        <w:rPr>
          <w:rFonts w:eastAsia="Times New Roman" w:cs="Times New Roman"/>
        </w:rPr>
      </w:pPr>
    </w:p>
    <w:p w14:paraId="35E61DAB" w14:textId="77777777" w:rsidR="0071503A" w:rsidRDefault="00000000">
      <w:pPr>
        <w:pStyle w:val="Standard"/>
        <w:spacing w:after="120"/>
        <w:ind w:right="113"/>
        <w:jc w:val="both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Cena netto………………………zł za 1 godzinę lekcyjną (45 minut) zajęć z 1 dzieckiem</w:t>
      </w:r>
    </w:p>
    <w:p w14:paraId="580D08BA" w14:textId="77777777" w:rsidR="0071503A" w:rsidRDefault="00000000">
      <w:pPr>
        <w:pStyle w:val="Standard"/>
        <w:spacing w:after="120"/>
        <w:ind w:right="113"/>
        <w:jc w:val="both"/>
      </w:pPr>
      <w:r>
        <w:rPr>
          <w:rFonts w:eastAsia="Times New Roman" w:cs="Times New Roman"/>
          <w:b/>
        </w:rPr>
        <w:t>Cena brutto</w:t>
      </w:r>
      <w:r>
        <w:rPr>
          <w:rFonts w:eastAsia="Times New Roman" w:cs="Times New Roman"/>
          <w:b/>
          <w:bCs/>
        </w:rPr>
        <w:t xml:space="preserve"> .................................zł za 1 godzinę lekcyjną (45 minut) zajęć z 1 dzieckiem</w:t>
      </w:r>
    </w:p>
    <w:p w14:paraId="0714BF16" w14:textId="77777777" w:rsidR="0071503A" w:rsidRDefault="00000000">
      <w:pPr>
        <w:pStyle w:val="Standard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słownie ………………………………………..…………………………………..…zł</w:t>
      </w:r>
    </w:p>
    <w:p w14:paraId="41F3579B" w14:textId="77777777" w:rsidR="0071503A" w:rsidRDefault="0071503A">
      <w:pPr>
        <w:pStyle w:val="Standard"/>
        <w:jc w:val="both"/>
        <w:rPr>
          <w:rFonts w:eastAsia="Times New Roman" w:cs="Times New Roman"/>
          <w:sz w:val="20"/>
        </w:rPr>
      </w:pPr>
    </w:p>
    <w:p w14:paraId="2F749A05" w14:textId="77777777" w:rsidR="0071503A" w:rsidRDefault="00000000">
      <w:pPr>
        <w:pStyle w:val="Standard"/>
        <w:ind w:left="907"/>
        <w:jc w:val="both"/>
        <w:rPr>
          <w:rFonts w:eastAsia="Times New Roman" w:cs="Times New Roman"/>
          <w:b/>
          <w:sz w:val="20"/>
        </w:rPr>
      </w:pPr>
      <w:r>
        <w:rPr>
          <w:rFonts w:eastAsia="Times New Roman" w:cs="Times New Roman"/>
          <w:b/>
          <w:sz w:val="20"/>
        </w:rPr>
        <w:t>Oświadczam, że:</w:t>
      </w:r>
    </w:p>
    <w:p w14:paraId="27457AF3" w14:textId="77777777" w:rsidR="0071503A" w:rsidRDefault="00000000">
      <w:pPr>
        <w:pStyle w:val="Standard"/>
        <w:numPr>
          <w:ilvl w:val="0"/>
          <w:numId w:val="2"/>
        </w:numPr>
        <w:spacing w:after="0"/>
        <w:ind w:left="907" w:hanging="567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firma nie jest/jest* płatnikiem podatku VAT o numerze identyfikacyjnym NIP:…………...……,</w:t>
      </w:r>
    </w:p>
    <w:p w14:paraId="2F8A7A8B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</w:pPr>
      <w:r>
        <w:rPr>
          <w:rFonts w:eastAsia="Times New Roman" w:cs="Times New Roman"/>
          <w:sz w:val="20"/>
          <w:szCs w:val="20"/>
        </w:rPr>
        <w:t xml:space="preserve">przedmiot zamówienia zrealizujemy w terminie od daty zawarcia umowy </w:t>
      </w:r>
      <w:r>
        <w:rPr>
          <w:sz w:val="20"/>
          <w:szCs w:val="20"/>
        </w:rPr>
        <w:t>do</w:t>
      </w:r>
      <w:r>
        <w:rPr>
          <w:spacing w:val="-5"/>
          <w:sz w:val="20"/>
          <w:szCs w:val="20"/>
        </w:rPr>
        <w:t xml:space="preserve"> </w:t>
      </w:r>
      <w:r>
        <w:rPr>
          <w:sz w:val="20"/>
          <w:szCs w:val="20"/>
        </w:rPr>
        <w:t>dnia</w:t>
      </w:r>
      <w:r>
        <w:rPr>
          <w:spacing w:val="-2"/>
          <w:sz w:val="20"/>
          <w:szCs w:val="20"/>
        </w:rPr>
        <w:t xml:space="preserve"> </w:t>
      </w:r>
      <w:r>
        <w:rPr>
          <w:sz w:val="20"/>
          <w:szCs w:val="20"/>
        </w:rPr>
        <w:t>28</w:t>
      </w:r>
      <w:r>
        <w:rPr>
          <w:spacing w:val="-4"/>
          <w:sz w:val="20"/>
          <w:szCs w:val="20"/>
        </w:rPr>
        <w:t xml:space="preserve"> </w:t>
      </w:r>
      <w:r>
        <w:rPr>
          <w:sz w:val="20"/>
          <w:szCs w:val="20"/>
        </w:rPr>
        <w:t xml:space="preserve">lutego </w:t>
      </w:r>
      <w:r>
        <w:rPr>
          <w:spacing w:val="-2"/>
          <w:sz w:val="20"/>
          <w:szCs w:val="20"/>
        </w:rPr>
        <w:t>2026 r.</w:t>
      </w:r>
      <w:r>
        <w:rPr>
          <w:rFonts w:eastAsia="Times New Roman" w:cs="Times New Roman"/>
          <w:sz w:val="20"/>
          <w:szCs w:val="20"/>
        </w:rPr>
        <w:t>,</w:t>
      </w:r>
    </w:p>
    <w:p w14:paraId="6E8BFE29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 cenie zostały uwzględnione wszystkie koszty wykonania zamówienia,</w:t>
      </w:r>
    </w:p>
    <w:p w14:paraId="0BA258AB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zapoznałem/-am się z treścią projektu umowy, który stanowi Załącznik nr 3 do zapytania ofertowego, nie wnoszę żadnych zastrzeżeń do jej treści i zobowiązuję się w przypadku wyboru niniejszej oferty do zawarcia umowy w miejscu i terminie wyznaczonym przez Zamawiającego,</w:t>
      </w:r>
    </w:p>
    <w:p w14:paraId="6E304FA4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zapoznałem/-am się z opisem przedmiotu zamówienia i nie wnoszę do niego żadnych zastrzeżeń oraz zdobyłem/-am konieczne informacje potrzebne do właściwego wykonania zamówienia,</w:t>
      </w:r>
    </w:p>
    <w:p w14:paraId="4E6C3745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wypełniłem/-am obowiązki informacyjne przewidziane w art. 13 lub art. 14 RODO wobec osób fizycznych, od których dane osobowe bezpośrednio lub pośrednio pozyskałem/-am w celu ubiegania się o udzielenie zamówienia w niniejszym postępowaniu (w przypadku gdy Wykonawca nie przekazuje danych osobowych innych niż bezpośrednio jego dotyczących lub zachodzi wyłączenie obowiązku informacyjnego stosownie do art. 13 ust. 4 lub art. 14 ust. 5 RODO treści oświadczenia Wykonawca nie składa – usunięcie treści oświadczenia np. przez jego wykreślenie),</w:t>
      </w:r>
    </w:p>
    <w:p w14:paraId="2891331A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</w:pPr>
      <w:r>
        <w:rPr>
          <w:sz w:val="20"/>
          <w:szCs w:val="20"/>
        </w:rPr>
        <w:t> </w:t>
      </w:r>
      <w:r>
        <w:rPr>
          <w:rStyle w:val="fragment"/>
          <w:sz w:val="20"/>
          <w:szCs w:val="20"/>
        </w:rPr>
        <w:t>Oświadczamy, że podmiot, w imieniu którego składane jest oświadczenie </w:t>
      </w:r>
      <w:r>
        <w:rPr>
          <w:rStyle w:val="fragment"/>
          <w:b/>
          <w:bCs/>
          <w:sz w:val="20"/>
          <w:szCs w:val="20"/>
        </w:rPr>
        <w:t>nie podlega wykluczeniu</w:t>
      </w:r>
      <w:r>
        <w:rPr>
          <w:rStyle w:val="fragment"/>
          <w:sz w:val="20"/>
          <w:szCs w:val="20"/>
        </w:rPr>
        <w:t> z postępowania na podstawie art. 7 ust. 1 ustawy z dnia 13 kwietnia 2022 r. o szczególnych rozwiązaniach w zakresie przeciwdziałania wspieraniu agresji na Ukrainę oraz służących ochronie bezpieczeństwa narodowego,</w:t>
      </w:r>
    </w:p>
    <w:p w14:paraId="65622889" w14:textId="77777777" w:rsidR="0071503A" w:rsidRDefault="00000000">
      <w:pPr>
        <w:pStyle w:val="Standard"/>
        <w:numPr>
          <w:ilvl w:val="0"/>
          <w:numId w:val="1"/>
        </w:numPr>
        <w:tabs>
          <w:tab w:val="left" w:leader="dot" w:pos="4876"/>
          <w:tab w:val="left" w:leader="dot" w:pos="8278"/>
        </w:tabs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cena określona w ofercie została ustalona na okres ważności umowy i nie będzie podlegała zmianom,</w:t>
      </w:r>
    </w:p>
    <w:p w14:paraId="01BA038A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uważam się związany/-a niniejszą ofertą przez okres 30 dni od dnia upływu terminu składania ofert,</w:t>
      </w:r>
    </w:p>
    <w:p w14:paraId="58266A99" w14:textId="77777777" w:rsidR="0071503A" w:rsidRDefault="00000000">
      <w:pPr>
        <w:pStyle w:val="Standard"/>
        <w:numPr>
          <w:ilvl w:val="0"/>
          <w:numId w:val="1"/>
        </w:numPr>
        <w:spacing w:after="0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ofertę niniejszą i dokumenty składam na kolejno ponumerowanych stronach.</w:t>
      </w:r>
    </w:p>
    <w:p w14:paraId="54D44287" w14:textId="77777777" w:rsidR="0071503A" w:rsidRDefault="0071503A">
      <w:pPr>
        <w:pStyle w:val="Standard"/>
        <w:spacing w:after="0"/>
        <w:ind w:left="907" w:hanging="567"/>
        <w:jc w:val="both"/>
        <w:rPr>
          <w:rFonts w:eastAsia="Times New Roman" w:cs="Times New Roman"/>
          <w:sz w:val="20"/>
        </w:rPr>
      </w:pPr>
    </w:p>
    <w:p w14:paraId="6E0928CE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Wraz z ofertą składam następujące dokumenty i oświadczenia:</w:t>
      </w:r>
    </w:p>
    <w:p w14:paraId="706F5906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7AB7347C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61657C3F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0D5C58D4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2AC86B9F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65D58BD9" w14:textId="77777777" w:rsidR="0071503A" w:rsidRDefault="00000000">
      <w:pPr>
        <w:pStyle w:val="Standard"/>
        <w:spacing w:after="0" w:line="360" w:lineRule="auto"/>
        <w:ind w:left="907" w:hanging="567"/>
        <w:jc w:val="both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>-  …....................................................................................................................................................</w:t>
      </w:r>
    </w:p>
    <w:p w14:paraId="4C6302E9" w14:textId="77777777" w:rsidR="0071503A" w:rsidRDefault="0071503A">
      <w:pPr>
        <w:pStyle w:val="Standard"/>
        <w:tabs>
          <w:tab w:val="left" w:leader="dot" w:pos="4876"/>
          <w:tab w:val="left" w:leader="dot" w:pos="8278"/>
        </w:tabs>
        <w:spacing w:line="360" w:lineRule="auto"/>
        <w:ind w:left="907" w:hanging="567"/>
        <w:jc w:val="both"/>
        <w:rPr>
          <w:rFonts w:eastAsia="Times New Roman" w:cs="Times New Roman"/>
          <w:sz w:val="20"/>
        </w:rPr>
      </w:pPr>
    </w:p>
    <w:p w14:paraId="0D7380E2" w14:textId="77777777" w:rsidR="0071503A" w:rsidRDefault="0071503A">
      <w:pPr>
        <w:pStyle w:val="Standard"/>
        <w:tabs>
          <w:tab w:val="left" w:leader="dot" w:pos="4876"/>
          <w:tab w:val="left" w:leader="dot" w:pos="8278"/>
        </w:tabs>
        <w:ind w:left="907"/>
        <w:jc w:val="both"/>
        <w:rPr>
          <w:rFonts w:eastAsia="Times New Roman" w:cs="Times New Roman"/>
        </w:rPr>
      </w:pPr>
    </w:p>
    <w:p w14:paraId="23242895" w14:textId="77777777" w:rsidR="0071503A" w:rsidRDefault="0071503A">
      <w:pPr>
        <w:pStyle w:val="Standard"/>
        <w:tabs>
          <w:tab w:val="left" w:leader="dot" w:pos="4876"/>
          <w:tab w:val="left" w:leader="dot" w:pos="8278"/>
        </w:tabs>
        <w:ind w:left="907"/>
        <w:jc w:val="both"/>
        <w:rPr>
          <w:rFonts w:eastAsia="Times New Roman" w:cs="Times New Roman"/>
        </w:rPr>
      </w:pPr>
    </w:p>
    <w:p w14:paraId="3D35A4BC" w14:textId="77777777" w:rsidR="0071503A" w:rsidRDefault="00000000">
      <w:pPr>
        <w:pStyle w:val="Standard"/>
        <w:spacing w:after="0"/>
        <w:jc w:val="right"/>
        <w:rPr>
          <w:rFonts w:eastAsia="Times New Roman" w:cs="Times New Roman"/>
          <w:sz w:val="20"/>
        </w:rPr>
      </w:pPr>
      <w:r>
        <w:rPr>
          <w:rFonts w:eastAsia="Times New Roman" w:cs="Times New Roman"/>
          <w:sz w:val="20"/>
        </w:rPr>
        <w:t xml:space="preserve">    ………………….………….…………..……</w:t>
      </w:r>
    </w:p>
    <w:p w14:paraId="4DFD9A83" w14:textId="77777777" w:rsidR="0071503A" w:rsidRDefault="00000000">
      <w:pPr>
        <w:pStyle w:val="Standard"/>
        <w:spacing w:after="0"/>
        <w:jc w:val="both"/>
      </w:pPr>
      <w:r>
        <w:rPr>
          <w:rFonts w:eastAsia="Times New Roman" w:cs="Times New Roman"/>
          <w:sz w:val="20"/>
        </w:rPr>
        <w:t xml:space="preserve">                                                                                                                                     </w:t>
      </w:r>
      <w:r>
        <w:rPr>
          <w:rFonts w:eastAsia="Times New Roman" w:cs="Times New Roman"/>
          <w:sz w:val="18"/>
        </w:rPr>
        <w:t>podpis Wykonawcy</w:t>
      </w:r>
    </w:p>
    <w:p w14:paraId="151D61BE" w14:textId="77777777" w:rsidR="0071503A" w:rsidRDefault="0071503A">
      <w:pPr>
        <w:pStyle w:val="Standard"/>
      </w:pPr>
    </w:p>
    <w:sectPr w:rsidR="0071503A">
      <w:headerReference w:type="default" r:id="rId7"/>
      <w:footerReference w:type="default" r:id="rId8"/>
      <w:pgSz w:w="11906" w:h="16838"/>
      <w:pgMar w:top="1417" w:right="1417" w:bottom="1417" w:left="1417" w:header="284" w:footer="3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ABC9E" w14:textId="77777777" w:rsidR="007453B1" w:rsidRDefault="007453B1">
      <w:pPr>
        <w:spacing w:after="0"/>
      </w:pPr>
      <w:r>
        <w:separator/>
      </w:r>
    </w:p>
  </w:endnote>
  <w:endnote w:type="continuationSeparator" w:id="0">
    <w:p w14:paraId="181B5B8B" w14:textId="77777777" w:rsidR="007453B1" w:rsidRDefault="007453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BB323" w14:textId="77777777" w:rsidR="00000000" w:rsidRDefault="00000000">
    <w:pPr>
      <w:pStyle w:val="Stopka"/>
      <w:ind w:left="-851" w:firstLine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8AA01" w14:textId="77777777" w:rsidR="007453B1" w:rsidRDefault="007453B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2875E603" w14:textId="77777777" w:rsidR="007453B1" w:rsidRDefault="007453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A59FF" w14:textId="77777777" w:rsidR="00000000" w:rsidRDefault="00000000">
    <w:pPr>
      <w:pStyle w:val="Heading"/>
      <w:tabs>
        <w:tab w:val="clear" w:pos="4819"/>
        <w:tab w:val="clear" w:pos="9638"/>
        <w:tab w:val="right" w:pos="9072"/>
      </w:tabs>
      <w:jc w:val="center"/>
    </w:pPr>
    <w:r>
      <w:rPr>
        <w:rFonts w:ascii="Arial" w:hAnsi="Arial"/>
        <w:b/>
        <w:noProof/>
      </w:rPr>
      <w:drawing>
        <wp:inline distT="0" distB="0" distL="0" distR="0" wp14:anchorId="1D96FCCC" wp14:editId="446CDBA0">
          <wp:extent cx="5760720" cy="610233"/>
          <wp:effectExtent l="0" t="0" r="0" b="0"/>
          <wp:docPr id="1029699965" name="Obraz 14360406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1023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14E69"/>
    <w:multiLevelType w:val="multilevel"/>
    <w:tmpl w:val="951A94DC"/>
    <w:styleLink w:val="WWNum1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num w:numId="1" w16cid:durableId="861819771">
    <w:abstractNumId w:val="0"/>
  </w:num>
  <w:num w:numId="2" w16cid:durableId="139520001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1503A"/>
    <w:rsid w:val="000563F4"/>
    <w:rsid w:val="00583A38"/>
    <w:rsid w:val="0071503A"/>
    <w:rsid w:val="00745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646FE"/>
  <w15:docId w15:val="{49771D73-FB1B-4BF6-AA48-01602688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/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paragraph" w:styleId="Tekstpodstawowy">
    <w:name w:val="Body Text"/>
    <w:basedOn w:val="Normalny"/>
    <w:pPr>
      <w:suppressAutoHyphens w:val="0"/>
      <w:autoSpaceDE w:val="0"/>
      <w:spacing w:after="0"/>
      <w:textAlignment w:val="auto"/>
    </w:pPr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kern w:val="0"/>
      <w:sz w:val="22"/>
      <w:szCs w:val="22"/>
      <w:lang w:eastAsia="en-US" w:bidi="ar-SA"/>
    </w:rPr>
  </w:style>
  <w:style w:type="character" w:customStyle="1" w:styleId="fragment">
    <w:name w:val="fragment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m.debowska</dc:creator>
  <cp:lastModifiedBy>Administrator</cp:lastModifiedBy>
  <cp:revision>2</cp:revision>
  <cp:lastPrinted>2024-09-17T11:30:00Z</cp:lastPrinted>
  <dcterms:created xsi:type="dcterms:W3CDTF">2026-01-30T08:18:00Z</dcterms:created>
  <dcterms:modified xsi:type="dcterms:W3CDTF">2026-01-30T08:18:00Z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