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CD9C6" w14:textId="77777777" w:rsidR="003B0A82" w:rsidRDefault="00000000">
      <w:pPr>
        <w:widowControl/>
        <w:tabs>
          <w:tab w:val="left" w:leader="dot" w:pos="2835"/>
          <w:tab w:val="left" w:pos="6237"/>
          <w:tab w:val="left" w:leader="dot" w:pos="9072"/>
        </w:tabs>
        <w:suppressAutoHyphens w:val="0"/>
        <w:spacing w:line="240" w:lineRule="auto"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>Znak sprawy: ZP.260.09.2024</w:t>
      </w:r>
    </w:p>
    <w:p w14:paraId="714B76CA" w14:textId="77777777" w:rsidR="003B0A82" w:rsidRDefault="003B0A82">
      <w:pPr>
        <w:pStyle w:val="Standard"/>
        <w:rPr>
          <w:sz w:val="20"/>
          <w:szCs w:val="20"/>
        </w:rPr>
      </w:pPr>
    </w:p>
    <w:p w14:paraId="771918F1" w14:textId="77777777" w:rsidR="003B0A82" w:rsidRDefault="00000000">
      <w:pPr>
        <w:pStyle w:val="Standard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Nr 2</w:t>
      </w:r>
    </w:p>
    <w:p w14:paraId="18DED59B" w14:textId="77777777" w:rsidR="003B0A82" w:rsidRDefault="00000000">
      <w:pPr>
        <w:pStyle w:val="Standard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do zapytania ofertowego </w:t>
      </w:r>
    </w:p>
    <w:p w14:paraId="37B55F1F" w14:textId="77777777" w:rsidR="003B0A82" w:rsidRDefault="003B0A82">
      <w:pPr>
        <w:pStyle w:val="Standard"/>
      </w:pPr>
    </w:p>
    <w:p w14:paraId="440EEA80" w14:textId="77777777" w:rsidR="003B0A82" w:rsidRDefault="00000000">
      <w:pPr>
        <w:pStyle w:val="Standard"/>
        <w:spacing w:after="0" w:line="240" w:lineRule="auto"/>
        <w:jc w:val="right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 xml:space="preserve">  ..................................., dnia ……….............</w:t>
      </w:r>
    </w:p>
    <w:p w14:paraId="0B46F9DC" w14:textId="77777777" w:rsidR="003B0A82" w:rsidRDefault="00000000">
      <w:pPr>
        <w:pStyle w:val="Standard"/>
        <w:spacing w:after="0" w:line="240" w:lineRule="auto"/>
        <w:jc w:val="both"/>
      </w:pPr>
      <w:r>
        <w:rPr>
          <w:rFonts w:eastAsia="Times New Roman" w:cs="Times New Roman"/>
          <w:sz w:val="20"/>
        </w:rPr>
        <w:t xml:space="preserve">                                                                                                                                      (miejscowość, data</w:t>
      </w:r>
      <w:r>
        <w:rPr>
          <w:rFonts w:eastAsia="Times New Roman" w:cs="Times New Roman"/>
        </w:rPr>
        <w:t>)</w:t>
      </w:r>
    </w:p>
    <w:p w14:paraId="3CEC19BB" w14:textId="77777777" w:rsidR="003B0A82" w:rsidRDefault="003B0A82">
      <w:pPr>
        <w:pStyle w:val="Standard"/>
        <w:spacing w:line="240" w:lineRule="auto"/>
        <w:jc w:val="right"/>
        <w:rPr>
          <w:rFonts w:eastAsia="Times New Roman" w:cs="Times New Roman"/>
          <w:b/>
        </w:rPr>
      </w:pPr>
    </w:p>
    <w:p w14:paraId="48A3E63C" w14:textId="77777777" w:rsidR="003B0A82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Nazwa/Imię i nazwisko Wykonawcy</w:t>
      </w:r>
    </w:p>
    <w:p w14:paraId="52C47AB1" w14:textId="77777777" w:rsidR="003B0A82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...............................................................................................</w:t>
      </w:r>
    </w:p>
    <w:p w14:paraId="56A3AB8C" w14:textId="77777777" w:rsidR="003B0A82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Siedziba/Adres Wykonawcy:</w:t>
      </w:r>
    </w:p>
    <w:p w14:paraId="5FF8EC21" w14:textId="77777777" w:rsidR="003B0A82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………………………………………………………….......</w:t>
      </w:r>
    </w:p>
    <w:p w14:paraId="6B8798C2" w14:textId="77777777" w:rsidR="003B0A82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PESEL i NIP:</w:t>
      </w:r>
    </w:p>
    <w:p w14:paraId="4BFC4476" w14:textId="77777777" w:rsidR="003B0A82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...............................................................................................</w:t>
      </w:r>
    </w:p>
    <w:p w14:paraId="27DB319E" w14:textId="77777777" w:rsidR="003B0A82" w:rsidRDefault="00000000">
      <w:pPr>
        <w:pStyle w:val="Standard"/>
        <w:spacing w:after="0"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REGON:</w:t>
      </w:r>
    </w:p>
    <w:p w14:paraId="1F0B5091" w14:textId="77777777" w:rsidR="003B0A82" w:rsidRDefault="003B0A82">
      <w:pPr>
        <w:pStyle w:val="Standard"/>
        <w:spacing w:after="0" w:line="240" w:lineRule="auto"/>
        <w:jc w:val="both"/>
        <w:rPr>
          <w:rFonts w:eastAsia="Times New Roman" w:cs="Times New Roman"/>
          <w:b/>
          <w:sz w:val="20"/>
        </w:rPr>
      </w:pPr>
    </w:p>
    <w:p w14:paraId="101EA02C" w14:textId="77777777" w:rsidR="003B0A82" w:rsidRDefault="00000000">
      <w:pPr>
        <w:pStyle w:val="Standard"/>
        <w:spacing w:after="0"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…...........................................................................................</w:t>
      </w:r>
    </w:p>
    <w:p w14:paraId="01F37521" w14:textId="77777777" w:rsidR="003B0A82" w:rsidRDefault="003B0A82">
      <w:pPr>
        <w:pStyle w:val="Standard"/>
        <w:spacing w:after="0" w:line="240" w:lineRule="auto"/>
        <w:jc w:val="both"/>
        <w:rPr>
          <w:rFonts w:eastAsia="Times New Roman" w:cs="Times New Roman"/>
          <w:b/>
          <w:sz w:val="20"/>
        </w:rPr>
      </w:pPr>
    </w:p>
    <w:p w14:paraId="73E12EDA" w14:textId="77777777" w:rsidR="003B0A82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e-mail: …………………………………...............................</w:t>
      </w:r>
    </w:p>
    <w:p w14:paraId="20CF666C" w14:textId="77777777" w:rsidR="003B0A82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Nr tel./nr fax:……………………………………..………..</w:t>
      </w:r>
    </w:p>
    <w:p w14:paraId="4F990624" w14:textId="77777777" w:rsidR="003B0A82" w:rsidRDefault="003B0A82">
      <w:pPr>
        <w:pStyle w:val="Standard"/>
        <w:spacing w:line="240" w:lineRule="auto"/>
        <w:jc w:val="center"/>
        <w:rPr>
          <w:rFonts w:eastAsia="Times New Roman" w:cs="Times New Roman"/>
          <w:b/>
          <w:i/>
        </w:rPr>
      </w:pPr>
    </w:p>
    <w:p w14:paraId="3C8D62CD" w14:textId="77777777" w:rsidR="003B0A82" w:rsidRDefault="003B0A82">
      <w:pPr>
        <w:pStyle w:val="Standard"/>
        <w:spacing w:line="240" w:lineRule="auto"/>
        <w:jc w:val="center"/>
        <w:rPr>
          <w:rFonts w:eastAsia="Times New Roman" w:cs="Times New Roman"/>
          <w:b/>
          <w:i/>
        </w:rPr>
      </w:pPr>
    </w:p>
    <w:p w14:paraId="17143681" w14:textId="77777777" w:rsidR="003B0A82" w:rsidRDefault="00000000">
      <w:pPr>
        <w:pStyle w:val="Standard"/>
        <w:spacing w:line="240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OŚWIADCZENIE</w:t>
      </w:r>
    </w:p>
    <w:p w14:paraId="7D7BB925" w14:textId="77777777" w:rsidR="003B0A82" w:rsidRDefault="00000000">
      <w:pPr>
        <w:pStyle w:val="Standard"/>
        <w:spacing w:line="240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o spełnianiu warunków udziału w postępowaniu</w:t>
      </w:r>
    </w:p>
    <w:p w14:paraId="0E7AA8D2" w14:textId="77777777" w:rsidR="003B0A82" w:rsidRDefault="003B0A82">
      <w:pPr>
        <w:pStyle w:val="Standard"/>
        <w:spacing w:line="240" w:lineRule="auto"/>
        <w:jc w:val="center"/>
        <w:rPr>
          <w:rFonts w:eastAsia="Times New Roman" w:cs="Times New Roman"/>
          <w:b/>
        </w:rPr>
      </w:pPr>
    </w:p>
    <w:p w14:paraId="12AB34D1" w14:textId="77777777" w:rsidR="003B0A82" w:rsidRDefault="00000000">
      <w:pPr>
        <w:pStyle w:val="Standard"/>
        <w:spacing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 Posiadam uprawnienia do wykonywania określonej działalności lub czynności, zgodnie                    z przepisami prawa.</w:t>
      </w:r>
    </w:p>
    <w:p w14:paraId="4D15F610" w14:textId="77777777" w:rsidR="003B0A82" w:rsidRDefault="00000000">
      <w:pPr>
        <w:pStyle w:val="Standard"/>
        <w:spacing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 Posiadam niezbędną wiedzę i doświadczenie w zakresie objętym ofertą.</w:t>
      </w:r>
    </w:p>
    <w:p w14:paraId="5E8DB03B" w14:textId="77777777" w:rsidR="003B0A82" w:rsidRDefault="00000000">
      <w:pPr>
        <w:pStyle w:val="Standard"/>
        <w:spacing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 Dysponuję osobami zdolnymi do wykonania zamówienia lub wykonam zamówienie osobiście, gdyż posiadam wykształcenie wyższe kierunkowe zgodne z tematyką zajęć.</w:t>
      </w:r>
    </w:p>
    <w:p w14:paraId="7CAEC143" w14:textId="77777777" w:rsidR="003B0A82" w:rsidRDefault="003B0A82">
      <w:pPr>
        <w:pStyle w:val="Standard"/>
        <w:spacing w:line="240" w:lineRule="auto"/>
        <w:jc w:val="both"/>
        <w:rPr>
          <w:rFonts w:eastAsia="Times New Roman" w:cs="Times New Roman"/>
        </w:rPr>
      </w:pPr>
    </w:p>
    <w:p w14:paraId="573934E1" w14:textId="77777777" w:rsidR="003B0A82" w:rsidRDefault="003B0A82">
      <w:pPr>
        <w:pStyle w:val="Standard"/>
        <w:tabs>
          <w:tab w:val="left" w:leader="dot" w:pos="4876"/>
          <w:tab w:val="left" w:leader="dot" w:pos="8278"/>
        </w:tabs>
        <w:spacing w:line="240" w:lineRule="auto"/>
        <w:ind w:left="907"/>
        <w:jc w:val="both"/>
        <w:rPr>
          <w:rFonts w:eastAsia="Times New Roman" w:cs="Times New Roman"/>
        </w:rPr>
      </w:pPr>
    </w:p>
    <w:p w14:paraId="48AE7A39" w14:textId="77777777" w:rsidR="003B0A82" w:rsidRDefault="003B0A82">
      <w:pPr>
        <w:pStyle w:val="Standard"/>
        <w:tabs>
          <w:tab w:val="left" w:leader="dot" w:pos="4876"/>
          <w:tab w:val="left" w:leader="dot" w:pos="8278"/>
        </w:tabs>
        <w:spacing w:line="240" w:lineRule="auto"/>
        <w:ind w:left="907"/>
        <w:jc w:val="both"/>
        <w:rPr>
          <w:rFonts w:eastAsia="Times New Roman" w:cs="Times New Roman"/>
        </w:rPr>
      </w:pPr>
    </w:p>
    <w:p w14:paraId="6893B86B" w14:textId="77777777" w:rsidR="003B0A82" w:rsidRDefault="00000000">
      <w:pPr>
        <w:pStyle w:val="Standard"/>
        <w:spacing w:after="0" w:line="240" w:lineRule="auto"/>
        <w:jc w:val="right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 xml:space="preserve">    ………………….………….…………..……</w:t>
      </w:r>
    </w:p>
    <w:p w14:paraId="0616C74D" w14:textId="77777777" w:rsidR="003B0A82" w:rsidRDefault="00000000">
      <w:pPr>
        <w:pStyle w:val="Standard"/>
        <w:spacing w:after="0" w:line="240" w:lineRule="auto"/>
        <w:jc w:val="both"/>
      </w:pPr>
      <w:r>
        <w:rPr>
          <w:rFonts w:eastAsia="Times New Roman" w:cs="Times New Roman"/>
          <w:sz w:val="20"/>
        </w:rPr>
        <w:t xml:space="preserve">                                                                                                                                    </w:t>
      </w:r>
      <w:r>
        <w:rPr>
          <w:rFonts w:eastAsia="Times New Roman" w:cs="Times New Roman"/>
          <w:sz w:val="20"/>
          <w:szCs w:val="20"/>
        </w:rPr>
        <w:t xml:space="preserve"> podpis Wykonawcy</w:t>
      </w:r>
    </w:p>
    <w:p w14:paraId="32E89410" w14:textId="77777777" w:rsidR="003B0A82" w:rsidRDefault="003B0A82">
      <w:pPr>
        <w:pStyle w:val="Standard"/>
        <w:rPr>
          <w:sz w:val="20"/>
          <w:szCs w:val="20"/>
        </w:rPr>
      </w:pPr>
    </w:p>
    <w:sectPr w:rsidR="003B0A82">
      <w:headerReference w:type="default" r:id="rId6"/>
      <w:footerReference w:type="default" r:id="rId7"/>
      <w:pgSz w:w="11906" w:h="16838"/>
      <w:pgMar w:top="1417" w:right="1417" w:bottom="1417" w:left="1417" w:header="284" w:footer="3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32285" w14:textId="77777777" w:rsidR="00F65D3E" w:rsidRDefault="00F65D3E">
      <w:pPr>
        <w:spacing w:after="0" w:line="240" w:lineRule="auto"/>
      </w:pPr>
      <w:r>
        <w:separator/>
      </w:r>
    </w:p>
  </w:endnote>
  <w:endnote w:type="continuationSeparator" w:id="0">
    <w:p w14:paraId="4C7F38E5" w14:textId="77777777" w:rsidR="00F65D3E" w:rsidRDefault="00F65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480B" w14:textId="77777777" w:rsidR="00000000" w:rsidRDefault="00000000">
    <w:pPr>
      <w:pStyle w:val="Stopka"/>
      <w:ind w:left="-851" w:firstLine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7CE2B" w14:textId="77777777" w:rsidR="00F65D3E" w:rsidRDefault="00F65D3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CED350E" w14:textId="77777777" w:rsidR="00F65D3E" w:rsidRDefault="00F65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74EF4" w14:textId="77777777" w:rsidR="00000000" w:rsidRDefault="00000000">
    <w:pPr>
      <w:pStyle w:val="Heading"/>
      <w:tabs>
        <w:tab w:val="clear" w:pos="4819"/>
        <w:tab w:val="clear" w:pos="9638"/>
        <w:tab w:val="right" w:pos="9072"/>
      </w:tabs>
      <w:jc w:val="center"/>
    </w:pPr>
    <w:r>
      <w:rPr>
        <w:rFonts w:ascii="Arial" w:hAnsi="Arial"/>
        <w:b/>
        <w:noProof/>
      </w:rPr>
      <w:drawing>
        <wp:inline distT="0" distB="0" distL="0" distR="0" wp14:anchorId="4CC1D990" wp14:editId="43C44E77">
          <wp:extent cx="5760720" cy="610233"/>
          <wp:effectExtent l="0" t="0" r="0" b="0"/>
          <wp:docPr id="723168903" name="Obraz 14360406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1023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B0A82"/>
    <w:rsid w:val="003B0A82"/>
    <w:rsid w:val="00465754"/>
    <w:rsid w:val="00F65D3E"/>
    <w:rsid w:val="00FB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286FC"/>
  <w15:docId w15:val="{D490DA22-8815-40B6-88F2-1EFF97868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m.debowska</dc:creator>
  <cp:lastModifiedBy>Administrator</cp:lastModifiedBy>
  <cp:revision>2</cp:revision>
  <dcterms:created xsi:type="dcterms:W3CDTF">2026-01-30T08:18:00Z</dcterms:created>
  <dcterms:modified xsi:type="dcterms:W3CDTF">2026-01-30T08:18:00Z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